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C06AF2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0F016E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3B09E5EB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0F016E">
        <w:rPr>
          <w:rFonts w:cs="Calibri"/>
          <w:b/>
          <w:sz w:val="20"/>
          <w:szCs w:val="20"/>
        </w:rPr>
        <w:t>15</w:t>
      </w:r>
      <w:r w:rsidR="004F6288">
        <w:rPr>
          <w:rFonts w:cs="Calibri"/>
          <w:b/>
          <w:sz w:val="20"/>
          <w:szCs w:val="20"/>
        </w:rPr>
        <w:t>26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4F6288" w:rsidRPr="00CB0625">
        <w:rPr>
          <w:b/>
          <w:bCs/>
          <w:sz w:val="20"/>
        </w:rPr>
        <w:t xml:space="preserve">Budowa i rozbudowa sieci energetycznej SN i </w:t>
      </w:r>
      <w:proofErr w:type="spellStart"/>
      <w:r w:rsidR="004F6288" w:rsidRPr="00CB0625">
        <w:rPr>
          <w:b/>
          <w:bCs/>
          <w:sz w:val="20"/>
        </w:rPr>
        <w:t>nN</w:t>
      </w:r>
      <w:proofErr w:type="spellEnd"/>
      <w:r w:rsidR="004F6288" w:rsidRPr="00CB0625">
        <w:rPr>
          <w:b/>
          <w:bCs/>
          <w:sz w:val="20"/>
        </w:rPr>
        <w:t xml:space="preserve"> na terenie działalności Rejonu Energetycznego Białystok Teren PGE Dystrybucja S.A. Oddział Białystok - 6 części - dotyczy PNO</w:t>
      </w:r>
      <w:r w:rsidR="008E6D4D" w:rsidRPr="008E6D4D">
        <w:rPr>
          <w:b/>
          <w:sz w:val="20"/>
          <w:szCs w:val="20"/>
        </w:rPr>
        <w:t xml:space="preserve">”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8E6D4D">
        <w:rPr>
          <w:rFonts w:eastAsia="Calibri" w:cstheme="minorHAnsi"/>
          <w:sz w:val="20"/>
          <w:szCs w:val="20"/>
        </w:rPr>
        <w:t>t.j</w:t>
      </w:r>
      <w:proofErr w:type="spellEnd"/>
      <w:r w:rsidRPr="008E6D4D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3DC3ACBE" w14:textId="77777777" w:rsidR="004F6288" w:rsidRPr="00F95CAC" w:rsidRDefault="004F6288" w:rsidP="004F628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6C6DCF4" w14:textId="77777777" w:rsidR="004F6288" w:rsidRPr="00F95CAC" w:rsidRDefault="004F6288" w:rsidP="004F628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Budowa i rozbudowa sieci energetycznej SN i </w:t>
          </w:r>
          <w:proofErr w:type="spellStart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nN</w:t>
          </w:r>
          <w:proofErr w:type="spellEnd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- 6 części - dotyczy PNO</w:t>
          </w:r>
        </w:p>
        <w:p w14:paraId="5205B493" w14:textId="66172DA4" w:rsidR="00347E8D" w:rsidRPr="00632EDC" w:rsidRDefault="004F6288" w:rsidP="004F6288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016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0417"/>
    <w:rsid w:val="004D154B"/>
    <w:rsid w:val="004D63D5"/>
    <w:rsid w:val="004E1AB0"/>
    <w:rsid w:val="004E7573"/>
    <w:rsid w:val="004F0C4A"/>
    <w:rsid w:val="004F20AD"/>
    <w:rsid w:val="004F6288"/>
    <w:rsid w:val="004F6B10"/>
    <w:rsid w:val="00512A96"/>
    <w:rsid w:val="00520308"/>
    <w:rsid w:val="00524B70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F37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145B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24EB"/>
    <w:rsid w:val="0090379D"/>
    <w:rsid w:val="00910E6D"/>
    <w:rsid w:val="00911FA5"/>
    <w:rsid w:val="009123C4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D3695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3631"/>
    <w:rsid w:val="00E16545"/>
    <w:rsid w:val="00E2123D"/>
    <w:rsid w:val="00E26FC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11.docx</dmsv2BaseFileName>
    <dmsv2BaseDisplayName xmlns="http://schemas.microsoft.com/sharepoint/v3">1526 - Załącznik nr 11</dmsv2BaseDisplayName>
    <dmsv2SWPP2ObjectNumber xmlns="http://schemas.microsoft.com/sharepoint/v3">POST/DYS/OB/GZ/01526/2026                         </dmsv2SWPP2ObjectNumber>
    <dmsv2SWPP2SumMD5 xmlns="http://schemas.microsoft.com/sharepoint/v3">072cb5c640ffd42ed20fcdf48aa02bd1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25044593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FJ3FSM7XJ42E-1195302456-13865</_dlc_DocId>
    <_dlc_DocIdUrl xmlns="a19cb1c7-c5c7-46d4-85ae-d83685407bba">
      <Url>https://swpp2.dms.gkpge.pl/sites/43/_layouts/15/DocIdRedir.aspx?ID=FJ3FSM7XJ42E-1195302456-13865</Url>
      <Description>FJ3FSM7XJ42E-1195302456-13865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E68202-06F3-43A3-A99E-B1CE6B9949D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90658B-45A2-4F62-A1E1-703A904B96F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85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2026-04-26T11:41:00Z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743771d4-a7b3-4d14-93ee-bd7218c2632a</vt:lpwstr>
  </property>
</Properties>
</file>